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547" w:rsidRDefault="00E60547" w:rsidP="00E60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LEDENHAM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60547" w:rsidRDefault="00E60547" w:rsidP="00E60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547" w:rsidRDefault="00E60547" w:rsidP="00E60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547" w:rsidRDefault="00E60547" w:rsidP="00E60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Newark,</w:t>
      </w:r>
    </w:p>
    <w:p w:rsidR="00E60547" w:rsidRDefault="00E60547" w:rsidP="00E60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Nottinghamshire, into lands held by the late Sir Geoffrey le </w:t>
      </w:r>
      <w:proofErr w:type="spellStart"/>
      <w:r>
        <w:rPr>
          <w:rFonts w:ascii="Times New Roman" w:hAnsi="Times New Roman" w:cs="Times New Roman"/>
          <w:sz w:val="24"/>
          <w:szCs w:val="24"/>
        </w:rPr>
        <w:t>Scrope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60547" w:rsidRDefault="00E60547" w:rsidP="00E60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864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2)</w:t>
      </w:r>
    </w:p>
    <w:p w:rsidR="00E60547" w:rsidRDefault="00E60547" w:rsidP="00E60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547" w:rsidRDefault="00E60547" w:rsidP="00E60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60547" w:rsidRDefault="00E60547" w:rsidP="00E60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  <w:bookmarkStart w:id="0" w:name="_GoBack"/>
      <w:bookmarkEnd w:id="0"/>
    </w:p>
    <w:sectPr w:rsidR="00DD5B8A" w:rsidRPr="00E6054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547" w:rsidRDefault="00E60547" w:rsidP="00564E3C">
      <w:pPr>
        <w:spacing w:after="0" w:line="240" w:lineRule="auto"/>
      </w:pPr>
      <w:r>
        <w:separator/>
      </w:r>
    </w:p>
  </w:endnote>
  <w:endnote w:type="continuationSeparator" w:id="0">
    <w:p w:rsidR="00E60547" w:rsidRDefault="00E6054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547" w:rsidRDefault="00E60547" w:rsidP="00564E3C">
      <w:pPr>
        <w:spacing w:after="0" w:line="240" w:lineRule="auto"/>
      </w:pPr>
      <w:r>
        <w:separator/>
      </w:r>
    </w:p>
  </w:footnote>
  <w:footnote w:type="continuationSeparator" w:id="0">
    <w:p w:rsidR="00E60547" w:rsidRDefault="00E60547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47"/>
    <w:rsid w:val="00564E3C"/>
    <w:rsid w:val="00DD5B8A"/>
    <w:rsid w:val="00E60547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E56F4"/>
  <w15:chartTrackingRefBased/>
  <w15:docId w15:val="{7BDE54C9-AB99-4B35-A260-A3C583EF3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605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2015-10-02T18:51:00Z</dcterms:created>
  <dcterms:modified xsi:type="dcterms:W3CDTF">2015-10-02T18:52:00Z</dcterms:modified>
</cp:coreProperties>
</file>